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6B6EC" w14:textId="4AD0E786" w:rsidR="007E2DA6" w:rsidRDefault="00B11D0C" w:rsidP="007E2DA6">
      <w:pPr>
        <w:jc w:val="center"/>
        <w:rPr>
          <w:rFonts w:ascii="Museo Sans 100" w:hAnsi="Museo Sans 100"/>
          <w:b/>
          <w:bCs/>
        </w:rPr>
      </w:pPr>
      <w:r w:rsidRPr="001E42E4">
        <w:rPr>
          <w:rFonts w:ascii="Museo Sans 100" w:hAnsi="Museo Sans 100"/>
          <w:b/>
          <w:bCs/>
        </w:rPr>
        <w:t>MIEMBROS DE CONSEJO DIRECTIVO DEL CONNA 202</w:t>
      </w:r>
      <w:r>
        <w:rPr>
          <w:rFonts w:ascii="Museo Sans 100" w:hAnsi="Museo Sans 100"/>
          <w:b/>
          <w:bCs/>
        </w:rPr>
        <w:t>0</w:t>
      </w:r>
    </w:p>
    <w:tbl>
      <w:tblPr>
        <w:tblpPr w:leftFromText="141" w:rightFromText="141" w:vertAnchor="page" w:horzAnchor="margin" w:tblpXSpec="center" w:tblpY="3121"/>
        <w:tblW w:w="148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5382"/>
        <w:gridCol w:w="1763"/>
        <w:gridCol w:w="2490"/>
        <w:gridCol w:w="4819"/>
      </w:tblGrid>
      <w:tr w:rsidR="00B11D0C" w:rsidRPr="000C7E6E" w14:paraId="7A81B39A" w14:textId="77777777" w:rsidTr="00B11D0C">
        <w:trPr>
          <w:trHeight w:val="576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  <w:noWrap/>
            <w:vAlign w:val="center"/>
            <w:hideMark/>
          </w:tcPr>
          <w:p w14:paraId="5C769A79" w14:textId="77777777" w:rsidR="00B11D0C" w:rsidRPr="000E1CB8" w:rsidRDefault="00B11D0C" w:rsidP="00B11D0C">
            <w:pPr>
              <w:spacing w:after="0" w:line="240" w:lineRule="auto"/>
              <w:jc w:val="center"/>
              <w:rPr>
                <w:rFonts w:ascii="Museo Sans 100" w:eastAsia="Times New Roman" w:hAnsi="Museo Sans 100" w:cs="Calibri"/>
                <w:b/>
                <w:bCs/>
                <w:color w:val="000000"/>
                <w:sz w:val="24"/>
                <w:szCs w:val="24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b/>
                <w:bCs/>
                <w:color w:val="000000"/>
                <w:sz w:val="24"/>
                <w:szCs w:val="24"/>
                <w:lang w:eastAsia="es-SV"/>
              </w:rPr>
              <w:t>N°</w:t>
            </w:r>
          </w:p>
        </w:tc>
        <w:tc>
          <w:tcPr>
            <w:tcW w:w="53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  <w:noWrap/>
            <w:vAlign w:val="center"/>
            <w:hideMark/>
          </w:tcPr>
          <w:p w14:paraId="4D10FA75" w14:textId="77777777" w:rsidR="00B11D0C" w:rsidRPr="000E1CB8" w:rsidRDefault="00B11D0C" w:rsidP="00B11D0C">
            <w:pPr>
              <w:spacing w:after="0" w:line="240" w:lineRule="auto"/>
              <w:jc w:val="center"/>
              <w:rPr>
                <w:rFonts w:ascii="Museo Sans 100" w:eastAsia="Times New Roman" w:hAnsi="Museo Sans 100" w:cs="Calibri"/>
                <w:b/>
                <w:bCs/>
                <w:color w:val="000000"/>
                <w:sz w:val="24"/>
                <w:szCs w:val="24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b/>
                <w:bCs/>
                <w:color w:val="000000"/>
                <w:sz w:val="24"/>
                <w:szCs w:val="24"/>
                <w:lang w:eastAsia="es-SV"/>
              </w:rPr>
              <w:t>Nombre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</w:tcPr>
          <w:p w14:paraId="1F6546ED" w14:textId="77777777" w:rsidR="00B11D0C" w:rsidRPr="000E1CB8" w:rsidRDefault="00B11D0C" w:rsidP="00B11D0C">
            <w:pPr>
              <w:spacing w:after="0" w:line="240" w:lineRule="auto"/>
              <w:jc w:val="center"/>
              <w:rPr>
                <w:rFonts w:ascii="Museo Sans 100" w:eastAsia="Times New Roman" w:hAnsi="Museo Sans 100" w:cs="Calibri"/>
                <w:b/>
                <w:bCs/>
                <w:color w:val="000000"/>
                <w:sz w:val="24"/>
                <w:szCs w:val="24"/>
                <w:lang w:eastAsia="es-SV"/>
              </w:rPr>
            </w:pPr>
            <w:r>
              <w:rPr>
                <w:rFonts w:ascii="Museo Sans 100" w:eastAsia="Times New Roman" w:hAnsi="Museo Sans 100" w:cs="Calibri"/>
                <w:b/>
                <w:bCs/>
                <w:color w:val="000000"/>
                <w:sz w:val="24"/>
                <w:szCs w:val="24"/>
                <w:lang w:eastAsia="es-SV"/>
              </w:rPr>
              <w:t>Representante</w:t>
            </w:r>
          </w:p>
        </w:tc>
        <w:tc>
          <w:tcPr>
            <w:tcW w:w="24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  <w:vAlign w:val="center"/>
            <w:hideMark/>
          </w:tcPr>
          <w:p w14:paraId="0B5EC592" w14:textId="77777777" w:rsidR="00B11D0C" w:rsidRPr="000E1CB8" w:rsidRDefault="00B11D0C" w:rsidP="00B11D0C">
            <w:pPr>
              <w:spacing w:after="0" w:line="240" w:lineRule="auto"/>
              <w:jc w:val="center"/>
              <w:rPr>
                <w:rFonts w:ascii="Museo Sans 100" w:eastAsia="Times New Roman" w:hAnsi="Museo Sans 100" w:cs="Calibri"/>
                <w:b/>
                <w:bCs/>
                <w:color w:val="000000"/>
                <w:sz w:val="24"/>
                <w:szCs w:val="24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b/>
                <w:bCs/>
                <w:color w:val="000000"/>
                <w:sz w:val="24"/>
                <w:szCs w:val="24"/>
                <w:lang w:eastAsia="es-SV"/>
              </w:rPr>
              <w:t xml:space="preserve">Cargo en </w:t>
            </w:r>
            <w:r w:rsidRPr="0057103B">
              <w:rPr>
                <w:rFonts w:ascii="Museo Sans 100" w:eastAsia="Times New Roman" w:hAnsi="Museo Sans 100" w:cs="Calibri"/>
                <w:b/>
                <w:bCs/>
                <w:color w:val="000000"/>
                <w:sz w:val="24"/>
                <w:szCs w:val="24"/>
                <w:lang w:eastAsia="es-SV"/>
              </w:rPr>
              <w:t>el C</w:t>
            </w:r>
            <w:r w:rsidRPr="000E1CB8">
              <w:rPr>
                <w:rFonts w:ascii="Museo Sans 100" w:eastAsia="Times New Roman" w:hAnsi="Museo Sans 100" w:cs="Calibri"/>
                <w:b/>
                <w:bCs/>
                <w:color w:val="000000"/>
                <w:sz w:val="24"/>
                <w:szCs w:val="24"/>
                <w:lang w:eastAsia="es-SV"/>
              </w:rPr>
              <w:t xml:space="preserve">onsejo </w:t>
            </w:r>
            <w:r w:rsidRPr="0057103B">
              <w:rPr>
                <w:rFonts w:ascii="Museo Sans 100" w:eastAsia="Times New Roman" w:hAnsi="Museo Sans 100" w:cs="Calibri"/>
                <w:b/>
                <w:bCs/>
                <w:color w:val="000000"/>
                <w:sz w:val="24"/>
                <w:szCs w:val="24"/>
                <w:lang w:eastAsia="es-SV"/>
              </w:rPr>
              <w:t>D</w:t>
            </w:r>
            <w:r w:rsidRPr="000E1CB8">
              <w:rPr>
                <w:rFonts w:ascii="Museo Sans 100" w:eastAsia="Times New Roman" w:hAnsi="Museo Sans 100" w:cs="Calibri"/>
                <w:b/>
                <w:bCs/>
                <w:color w:val="000000"/>
                <w:sz w:val="24"/>
                <w:szCs w:val="24"/>
                <w:lang w:eastAsia="es-SV"/>
              </w:rPr>
              <w:t>irectivo</w:t>
            </w:r>
          </w:p>
        </w:tc>
        <w:tc>
          <w:tcPr>
            <w:tcW w:w="48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</w:tcPr>
          <w:p w14:paraId="4DCE32DA" w14:textId="77777777" w:rsidR="00B11D0C" w:rsidRPr="000E1CB8" w:rsidRDefault="00B11D0C" w:rsidP="00B11D0C">
            <w:pPr>
              <w:spacing w:after="0" w:line="240" w:lineRule="auto"/>
              <w:jc w:val="center"/>
              <w:rPr>
                <w:rFonts w:ascii="Museo Sans 100" w:eastAsia="Times New Roman" w:hAnsi="Museo Sans 100" w:cs="Calibri"/>
                <w:b/>
                <w:bCs/>
                <w:color w:val="000000"/>
                <w:sz w:val="24"/>
                <w:szCs w:val="24"/>
                <w:lang w:eastAsia="es-SV"/>
              </w:rPr>
            </w:pPr>
            <w:r>
              <w:rPr>
                <w:rFonts w:ascii="Museo Sans 100" w:eastAsia="Times New Roman" w:hAnsi="Museo Sans 100" w:cs="Calibri"/>
                <w:b/>
                <w:bCs/>
                <w:color w:val="000000"/>
                <w:sz w:val="24"/>
                <w:szCs w:val="24"/>
                <w:lang w:eastAsia="es-SV"/>
              </w:rPr>
              <w:t>Período</w:t>
            </w:r>
          </w:p>
        </w:tc>
      </w:tr>
      <w:tr w:rsidR="00B11D0C" w:rsidRPr="000C7E6E" w14:paraId="1FA1F30F" w14:textId="77777777" w:rsidTr="00B11D0C">
        <w:trPr>
          <w:trHeight w:val="22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4160D" w14:textId="77777777" w:rsidR="00B11D0C" w:rsidRPr="000C7E6E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EDB58" w14:textId="77777777" w:rsidR="00B11D0C" w:rsidRPr="000C7E6E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C7E6E">
              <w:rPr>
                <w:rFonts w:ascii="Museo Sans 100" w:eastAsia="Times New Roman" w:hAnsi="Museo Sans 100" w:cs="Calibri"/>
                <w:color w:val="000000"/>
                <w:lang w:eastAsia="es-SV"/>
              </w:rPr>
              <w:t>Máster</w:t>
            </w: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 xml:space="preserve"> Miriam Gerardine Aldana Revelo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11AB05" w14:textId="77777777" w:rsidR="00B11D0C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</w:p>
          <w:p w14:paraId="11DA8F73" w14:textId="77777777" w:rsidR="00B11D0C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</w:p>
          <w:p w14:paraId="08BDDDD6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PGR</w:t>
            </w:r>
          </w:p>
        </w:tc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410EA" w14:textId="77777777" w:rsidR="00B11D0C" w:rsidRPr="000C7E6E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President</w:t>
            </w: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a</w:t>
            </w:r>
            <w:r w:rsidRPr="000C7E6E">
              <w:rPr>
                <w:rFonts w:ascii="Museo Sans 100" w:eastAsia="Times New Roman" w:hAnsi="Museo Sans 100" w:cs="Calibri"/>
                <w:color w:val="000000"/>
                <w:lang w:eastAsia="es-SV"/>
              </w:rPr>
              <w:t xml:space="preserve"> y </w:t>
            </w: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propietari</w:t>
            </w: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a del</w:t>
            </w: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 xml:space="preserve"> Consejo Directivo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39C75D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29 de mayo 2019 al 29 de mayo de 2021</w:t>
            </w:r>
          </w:p>
        </w:tc>
      </w:tr>
      <w:tr w:rsidR="00B11D0C" w:rsidRPr="000E1CB8" w14:paraId="4638C6D3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649BD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2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78F7B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Licenciada Cándida Dolores Parada de Acevedo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C847E3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PGR</w:t>
            </w:r>
          </w:p>
        </w:tc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AA003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suplente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59770C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A la fecha</w:t>
            </w:r>
          </w:p>
        </w:tc>
      </w:tr>
      <w:tr w:rsidR="00B11D0C" w:rsidRPr="000E1CB8" w14:paraId="25513FDC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060BA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3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B6B67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Ingeniero Rogelio Eduardo Rivas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4323A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MJSP</w:t>
            </w:r>
          </w:p>
        </w:tc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78C73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propietario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73E628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 de junio 2019 al 25 de marzo de 2021</w:t>
            </w:r>
          </w:p>
        </w:tc>
      </w:tr>
      <w:tr w:rsidR="00B11D0C" w:rsidRPr="000E1CB8" w14:paraId="37A46822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B9EA8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4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274AB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señor Osiris Luna Meza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D26B3B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MJSP</w:t>
            </w:r>
          </w:p>
        </w:tc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8AF97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suplente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25290C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 de junio 2019 a la fecha</w:t>
            </w:r>
          </w:p>
        </w:tc>
      </w:tr>
      <w:tr w:rsidR="00B11D0C" w:rsidRPr="000E1CB8" w14:paraId="3F8DC817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BB1B9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5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DEA16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 xml:space="preserve">licenciado </w:t>
            </w: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Nelson Eduardo Fuentes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AA2CB4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MH</w:t>
            </w:r>
          </w:p>
        </w:tc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1BFA4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propietario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A1F701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 de junio 2019 al 27 de julio 2020</w:t>
            </w:r>
          </w:p>
        </w:tc>
      </w:tr>
      <w:tr w:rsidR="00B11D0C" w:rsidRPr="000E1CB8" w14:paraId="351FEDCC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1F565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6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FF1C5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 xml:space="preserve">licenciado </w:t>
            </w: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Oscar Anaya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9AD062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MH</w:t>
            </w:r>
          </w:p>
        </w:tc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913D2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suplente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BA3F6C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Hasta el 02 de octubre de 2020</w:t>
            </w:r>
          </w:p>
        </w:tc>
      </w:tr>
      <w:tr w:rsidR="00B11D0C" w:rsidRPr="000E1CB8" w14:paraId="247CC9A8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2839A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7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F7248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C7E6E">
              <w:rPr>
                <w:rFonts w:ascii="Museo Sans 100" w:eastAsia="Times New Roman" w:hAnsi="Museo Sans 100" w:cs="Calibri"/>
                <w:color w:val="000000"/>
                <w:lang w:eastAsia="es-SV"/>
              </w:rPr>
              <w:t>Máster</w:t>
            </w: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 xml:space="preserve"> Carla Evelyn Hananía de Varela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BFE4A3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MINEDUCYT</w:t>
            </w:r>
          </w:p>
        </w:tc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308B2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propietario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617971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 de junio 2019 a la fecha</w:t>
            </w:r>
          </w:p>
        </w:tc>
      </w:tr>
      <w:tr w:rsidR="00B11D0C" w:rsidRPr="000E1CB8" w14:paraId="6978ABC2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0F132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8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1E9B9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Licenciado Ricardo Cardona Alvarenga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B040E3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MINEDUCYT</w:t>
            </w:r>
          </w:p>
        </w:tc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626C5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suplente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FA3965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 de junio 2019 a la fecha</w:t>
            </w:r>
          </w:p>
        </w:tc>
      </w:tr>
      <w:tr w:rsidR="00B11D0C" w:rsidRPr="000E1CB8" w14:paraId="1F4512A3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22A09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9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37F13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Señor Oscar Rolando Castro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5ED3A4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MINTRAB</w:t>
            </w:r>
          </w:p>
        </w:tc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A2F52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propietario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26101E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 de junio 2019 a la fecha</w:t>
            </w:r>
          </w:p>
        </w:tc>
      </w:tr>
      <w:tr w:rsidR="00B11D0C" w:rsidRPr="000C7E6E" w14:paraId="2E976191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8C97D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684D1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Licenciada Maritza Hayd</w:t>
            </w:r>
            <w:r w:rsidRPr="000C7E6E">
              <w:rPr>
                <w:rFonts w:ascii="Museo Sans 100" w:eastAsia="Times New Roman" w:hAnsi="Museo Sans 100" w:cs="Calibri"/>
                <w:color w:val="000000"/>
                <w:lang w:eastAsia="es-SV"/>
              </w:rPr>
              <w:t>é</w:t>
            </w: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e Calderón de Ríos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A23FE8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MINTRAB</w:t>
            </w:r>
          </w:p>
        </w:tc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A9C64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suplente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CEA4DC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 de junio 2019 a la fecha</w:t>
            </w:r>
          </w:p>
        </w:tc>
      </w:tr>
      <w:tr w:rsidR="00B11D0C" w:rsidRPr="000E1CB8" w14:paraId="7924A8E9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6C2C2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11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A401A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Doctor</w:t>
            </w: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 xml:space="preserve">a Ana Orellana </w:t>
            </w:r>
            <w:proofErr w:type="spellStart"/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Bendek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AA050E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MINSAL</w:t>
            </w:r>
          </w:p>
        </w:tc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0C6B4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propietario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2387FD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 de junio 2019 al 26 de marzo 2020</w:t>
            </w:r>
          </w:p>
        </w:tc>
      </w:tr>
      <w:tr w:rsidR="00B11D0C" w:rsidRPr="000E1CB8" w14:paraId="1A92FCE3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0E5BA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12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9DB47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Doctor Carlos Gabriel Alvarenga Cardoza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CDE9F2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MINSAL</w:t>
            </w:r>
          </w:p>
        </w:tc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49067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suplente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748EB2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 de junio 2019 a la fecha</w:t>
            </w:r>
          </w:p>
        </w:tc>
      </w:tr>
      <w:tr w:rsidR="00B11D0C" w:rsidRPr="000E1CB8" w14:paraId="0229DFAB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C491D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13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D9D4C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Licenciada Zoila Milagro Navas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85C8D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COMURES</w:t>
            </w:r>
          </w:p>
        </w:tc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3754B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propietario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97C9EA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2017 a la fecha</w:t>
            </w:r>
          </w:p>
        </w:tc>
      </w:tr>
      <w:tr w:rsidR="00B11D0C" w:rsidRPr="000E1CB8" w14:paraId="178AD167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64571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14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2BAE0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Licenciado Erick Dexahí Romero Mena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7DE0B" w14:textId="77777777" w:rsidR="00B11D0C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Sociedad Civil</w:t>
            </w:r>
          </w:p>
        </w:tc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E2E73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propietario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F8E58A" w14:textId="77777777" w:rsidR="00B11D0C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 xml:space="preserve">19 de diciembre de 2019 a la fecha </w:t>
            </w:r>
          </w:p>
        </w:tc>
      </w:tr>
      <w:tr w:rsidR="00B11D0C" w:rsidRPr="000E1CB8" w14:paraId="38DF1D90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0100B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15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4559C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Licenciada Celina Rodríguez Rosales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4EC74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Sociedad Civil</w:t>
            </w:r>
          </w:p>
        </w:tc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0137B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propietario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B81A8B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19 de diciembre de 2019 a la fecha</w:t>
            </w:r>
          </w:p>
        </w:tc>
      </w:tr>
      <w:tr w:rsidR="00B11D0C" w:rsidRPr="000E1CB8" w14:paraId="0E970AAC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DF9B3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16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12072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Señor Fernando Francisco Martínez López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675C6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Sociedad Civil</w:t>
            </w:r>
          </w:p>
        </w:tc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12E42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propietario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58613C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19 de diciembre de 2019 a la fecha</w:t>
            </w:r>
          </w:p>
        </w:tc>
      </w:tr>
      <w:tr w:rsidR="00B11D0C" w:rsidRPr="000E1CB8" w14:paraId="043FA7A0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13416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17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81466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Licenciado Allan Roberto Herrera González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F34FD2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Sociedad Civil</w:t>
            </w:r>
          </w:p>
        </w:tc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9D8B3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propietario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0B015A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19 de diciembre de 2019 a la fecha</w:t>
            </w:r>
          </w:p>
        </w:tc>
      </w:tr>
      <w:tr w:rsidR="00B11D0C" w:rsidRPr="000E1CB8" w14:paraId="58348811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E5502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18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FE3D3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 xml:space="preserve">Licenciada Xiomara Elizabeth Méndez de Hernández 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33F50A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Sociedad Civil</w:t>
            </w:r>
          </w:p>
        </w:tc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C3CE0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suplente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C838B6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19 de diciembre de 2019 a la fecha</w:t>
            </w:r>
          </w:p>
        </w:tc>
      </w:tr>
      <w:tr w:rsidR="00B11D0C" w:rsidRPr="000E1CB8" w14:paraId="6E855698" w14:textId="77777777" w:rsidTr="00B11D0C">
        <w:trPr>
          <w:trHeight w:val="288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4C805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19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A4B79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Licenciado José Francisco Lira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7E2AEA" w14:textId="77777777" w:rsidR="00B11D0C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Sociedad Civil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11133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suplente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3DA23B" w14:textId="77777777" w:rsidR="00B11D0C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19 de diciembre de 2019 al 22 de julio de 2021</w:t>
            </w:r>
          </w:p>
        </w:tc>
      </w:tr>
      <w:tr w:rsidR="00B11D0C" w:rsidRPr="000E1CB8" w14:paraId="104B1BC8" w14:textId="77777777" w:rsidTr="00B11D0C">
        <w:trPr>
          <w:trHeight w:val="288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80906" w14:textId="77777777" w:rsidR="00B11D0C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20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EE2B4" w14:textId="77777777" w:rsidR="00B11D0C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Licenciada Celia Yaneth Medrano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2BDDB8" w14:textId="77777777" w:rsidR="00B11D0C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Sociedad Civil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5BCE0" w14:textId="77777777" w:rsidR="00B11D0C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 xml:space="preserve">Miembro suplente 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8BBFD4" w14:textId="77777777" w:rsidR="00B11D0C" w:rsidRDefault="00B11D0C" w:rsidP="00B11D0C">
            <w:pPr>
              <w:spacing w:after="0" w:line="240" w:lineRule="auto"/>
              <w:ind w:firstLine="66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19 de diciembre de 2019 al 22 de julio de 2021</w:t>
            </w:r>
          </w:p>
        </w:tc>
      </w:tr>
      <w:tr w:rsidR="00B11D0C" w:rsidRPr="000E1CB8" w14:paraId="097AF315" w14:textId="77777777" w:rsidTr="00B11D0C">
        <w:trPr>
          <w:trHeight w:val="288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5937C" w14:textId="77777777" w:rsidR="00B11D0C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21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7CEFE" w14:textId="77777777" w:rsidR="00B11D0C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Laura Cristina Del Valle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CC30A" w14:textId="77777777" w:rsidR="00B11D0C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3052A" w14:textId="77777777" w:rsidR="00B11D0C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suplente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39EE62" w14:textId="77777777" w:rsidR="00B11D0C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19 de diciembre de 2019 al 9 de julio de 2020</w:t>
            </w:r>
          </w:p>
        </w:tc>
      </w:tr>
    </w:tbl>
    <w:p w14:paraId="1B0BBDBD" w14:textId="2C7AAF23" w:rsidR="007E2DA6" w:rsidRDefault="007E2DA6" w:rsidP="007E2DA6">
      <w:pPr>
        <w:rPr>
          <w:rFonts w:ascii="Museo Sans 100" w:hAnsi="Museo Sans 100"/>
          <w:b/>
          <w:bCs/>
        </w:rPr>
      </w:pPr>
    </w:p>
    <w:p w14:paraId="3A844CDA" w14:textId="00851ABF" w:rsidR="0085734C" w:rsidRDefault="0085734C" w:rsidP="00CB771D">
      <w:pPr>
        <w:jc w:val="center"/>
        <w:rPr>
          <w:rFonts w:ascii="Museo Sans 100" w:hAnsi="Museo Sans 100"/>
          <w:b/>
          <w:bCs/>
        </w:rPr>
      </w:pPr>
    </w:p>
    <w:p w14:paraId="6DA7B76D" w14:textId="6FE17732" w:rsidR="00CB771D" w:rsidRPr="001E42E4" w:rsidRDefault="00CB771D" w:rsidP="00CB771D">
      <w:pPr>
        <w:jc w:val="center"/>
        <w:rPr>
          <w:rFonts w:ascii="Museo Sans 100" w:hAnsi="Museo Sans 100"/>
          <w:b/>
          <w:bCs/>
        </w:rPr>
      </w:pPr>
      <w:r w:rsidRPr="001E42E4">
        <w:rPr>
          <w:rFonts w:ascii="Museo Sans 100" w:hAnsi="Museo Sans 100"/>
          <w:b/>
          <w:bCs/>
        </w:rPr>
        <w:t>MIEMBROS DE CONSEJO DIRECTIVO DEL CONNA 2021</w:t>
      </w:r>
    </w:p>
    <w:tbl>
      <w:tblPr>
        <w:tblpPr w:leftFromText="141" w:rightFromText="141" w:vertAnchor="page" w:horzAnchor="margin" w:tblpX="-719" w:tblpY="3805"/>
        <w:tblW w:w="1416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5382"/>
        <w:gridCol w:w="1843"/>
        <w:gridCol w:w="2552"/>
        <w:gridCol w:w="3969"/>
      </w:tblGrid>
      <w:tr w:rsidR="00B11D0C" w:rsidRPr="000C7E6E" w14:paraId="6B01F3D1" w14:textId="77777777" w:rsidTr="00B11D0C">
        <w:trPr>
          <w:trHeight w:val="576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  <w:noWrap/>
            <w:vAlign w:val="center"/>
            <w:hideMark/>
          </w:tcPr>
          <w:p w14:paraId="38C347E5" w14:textId="77777777" w:rsidR="00B11D0C" w:rsidRPr="000E1CB8" w:rsidRDefault="00B11D0C" w:rsidP="00B11D0C">
            <w:pPr>
              <w:spacing w:after="0" w:line="240" w:lineRule="auto"/>
              <w:jc w:val="center"/>
              <w:rPr>
                <w:rFonts w:ascii="Museo Sans 100" w:eastAsia="Times New Roman" w:hAnsi="Museo Sans 100" w:cs="Calibri"/>
                <w:b/>
                <w:bCs/>
                <w:color w:val="000000"/>
                <w:sz w:val="24"/>
                <w:szCs w:val="24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b/>
                <w:bCs/>
                <w:color w:val="000000"/>
                <w:sz w:val="24"/>
                <w:szCs w:val="24"/>
                <w:lang w:eastAsia="es-SV"/>
              </w:rPr>
              <w:t>N°</w:t>
            </w:r>
          </w:p>
        </w:tc>
        <w:tc>
          <w:tcPr>
            <w:tcW w:w="53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  <w:noWrap/>
            <w:vAlign w:val="center"/>
            <w:hideMark/>
          </w:tcPr>
          <w:p w14:paraId="36A9E21A" w14:textId="77777777" w:rsidR="00B11D0C" w:rsidRPr="000E1CB8" w:rsidRDefault="00B11D0C" w:rsidP="00B11D0C">
            <w:pPr>
              <w:spacing w:after="0" w:line="240" w:lineRule="auto"/>
              <w:jc w:val="center"/>
              <w:rPr>
                <w:rFonts w:ascii="Museo Sans 100" w:eastAsia="Times New Roman" w:hAnsi="Museo Sans 100" w:cs="Calibri"/>
                <w:b/>
                <w:bCs/>
                <w:color w:val="000000"/>
                <w:sz w:val="24"/>
                <w:szCs w:val="24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b/>
                <w:bCs/>
                <w:color w:val="000000"/>
                <w:sz w:val="24"/>
                <w:szCs w:val="24"/>
                <w:lang w:eastAsia="es-SV"/>
              </w:rPr>
              <w:t>Nombre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</w:tcPr>
          <w:p w14:paraId="70A5D5DA" w14:textId="34114921" w:rsidR="00B11D0C" w:rsidRPr="000E1CB8" w:rsidRDefault="00B11D0C" w:rsidP="00B11D0C">
            <w:pPr>
              <w:spacing w:after="0" w:line="240" w:lineRule="auto"/>
              <w:jc w:val="center"/>
              <w:rPr>
                <w:rFonts w:ascii="Museo Sans 100" w:eastAsia="Times New Roman" w:hAnsi="Museo Sans 100" w:cs="Calibri"/>
                <w:b/>
                <w:bCs/>
                <w:color w:val="000000"/>
                <w:sz w:val="24"/>
                <w:szCs w:val="24"/>
                <w:lang w:eastAsia="es-SV"/>
              </w:rPr>
            </w:pPr>
            <w:r>
              <w:rPr>
                <w:rFonts w:ascii="Museo Sans 100" w:eastAsia="Times New Roman" w:hAnsi="Museo Sans 100" w:cs="Calibri"/>
                <w:b/>
                <w:bCs/>
                <w:color w:val="000000"/>
                <w:sz w:val="24"/>
                <w:szCs w:val="24"/>
                <w:lang w:eastAsia="es-SV"/>
              </w:rPr>
              <w:t>Representante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  <w:vAlign w:val="center"/>
            <w:hideMark/>
          </w:tcPr>
          <w:p w14:paraId="2E53C4FB" w14:textId="02577811" w:rsidR="00B11D0C" w:rsidRPr="000E1CB8" w:rsidRDefault="00B11D0C" w:rsidP="00B11D0C">
            <w:pPr>
              <w:spacing w:after="0" w:line="240" w:lineRule="auto"/>
              <w:jc w:val="center"/>
              <w:rPr>
                <w:rFonts w:ascii="Museo Sans 100" w:eastAsia="Times New Roman" w:hAnsi="Museo Sans 100" w:cs="Calibri"/>
                <w:b/>
                <w:bCs/>
                <w:color w:val="000000"/>
                <w:sz w:val="24"/>
                <w:szCs w:val="24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b/>
                <w:bCs/>
                <w:color w:val="000000"/>
                <w:sz w:val="24"/>
                <w:szCs w:val="24"/>
                <w:lang w:eastAsia="es-SV"/>
              </w:rPr>
              <w:t xml:space="preserve">Cargo en </w:t>
            </w:r>
            <w:r w:rsidRPr="0057103B">
              <w:rPr>
                <w:rFonts w:ascii="Museo Sans 100" w:eastAsia="Times New Roman" w:hAnsi="Museo Sans 100" w:cs="Calibri"/>
                <w:b/>
                <w:bCs/>
                <w:color w:val="000000"/>
                <w:sz w:val="24"/>
                <w:szCs w:val="24"/>
                <w:lang w:eastAsia="es-SV"/>
              </w:rPr>
              <w:t>el C</w:t>
            </w:r>
            <w:r w:rsidRPr="000E1CB8">
              <w:rPr>
                <w:rFonts w:ascii="Museo Sans 100" w:eastAsia="Times New Roman" w:hAnsi="Museo Sans 100" w:cs="Calibri"/>
                <w:b/>
                <w:bCs/>
                <w:color w:val="000000"/>
                <w:sz w:val="24"/>
                <w:szCs w:val="24"/>
                <w:lang w:eastAsia="es-SV"/>
              </w:rPr>
              <w:t xml:space="preserve">onsejo </w:t>
            </w:r>
            <w:r w:rsidRPr="0057103B">
              <w:rPr>
                <w:rFonts w:ascii="Museo Sans 100" w:eastAsia="Times New Roman" w:hAnsi="Museo Sans 100" w:cs="Calibri"/>
                <w:b/>
                <w:bCs/>
                <w:color w:val="000000"/>
                <w:sz w:val="24"/>
                <w:szCs w:val="24"/>
                <w:lang w:eastAsia="es-SV"/>
              </w:rPr>
              <w:t>D</w:t>
            </w:r>
            <w:r w:rsidRPr="000E1CB8">
              <w:rPr>
                <w:rFonts w:ascii="Museo Sans 100" w:eastAsia="Times New Roman" w:hAnsi="Museo Sans 100" w:cs="Calibri"/>
                <w:b/>
                <w:bCs/>
                <w:color w:val="000000"/>
                <w:sz w:val="24"/>
                <w:szCs w:val="24"/>
                <w:lang w:eastAsia="es-SV"/>
              </w:rPr>
              <w:t>irectivo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</w:tcPr>
          <w:p w14:paraId="5EB89A3D" w14:textId="77777777" w:rsidR="00B11D0C" w:rsidRPr="000E1CB8" w:rsidRDefault="00B11D0C" w:rsidP="00B11D0C">
            <w:pPr>
              <w:spacing w:after="0" w:line="240" w:lineRule="auto"/>
              <w:jc w:val="center"/>
              <w:rPr>
                <w:rFonts w:ascii="Museo Sans 100" w:eastAsia="Times New Roman" w:hAnsi="Museo Sans 100" w:cs="Calibri"/>
                <w:b/>
                <w:bCs/>
                <w:color w:val="000000"/>
                <w:sz w:val="24"/>
                <w:szCs w:val="24"/>
                <w:lang w:eastAsia="es-SV"/>
              </w:rPr>
            </w:pPr>
            <w:r>
              <w:rPr>
                <w:rFonts w:ascii="Museo Sans 100" w:eastAsia="Times New Roman" w:hAnsi="Museo Sans 100" w:cs="Calibri"/>
                <w:b/>
                <w:bCs/>
                <w:color w:val="000000"/>
                <w:sz w:val="24"/>
                <w:szCs w:val="24"/>
                <w:lang w:eastAsia="es-SV"/>
              </w:rPr>
              <w:t>Período</w:t>
            </w:r>
          </w:p>
        </w:tc>
      </w:tr>
      <w:tr w:rsidR="00B11D0C" w:rsidRPr="000C7E6E" w14:paraId="6A12C96F" w14:textId="77777777" w:rsidTr="00B11D0C">
        <w:trPr>
          <w:trHeight w:val="576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39B14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1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1155F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Licenciado Erick Dexahí Romero Mena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53B3" w14:textId="0AD686B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Sociedad Civil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EDC5CF" w14:textId="2509F673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President</w:t>
            </w:r>
            <w:r w:rsidRPr="000C7E6E">
              <w:rPr>
                <w:rFonts w:ascii="Museo Sans 100" w:eastAsia="Times New Roman" w:hAnsi="Museo Sans 100" w:cs="Calibri"/>
                <w:color w:val="000000"/>
                <w:lang w:eastAsia="es-SV"/>
              </w:rPr>
              <w:t xml:space="preserve">e y </w:t>
            </w: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propietario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CA9069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Desde 30 de mayo de 2021 a la fecha</w:t>
            </w:r>
          </w:p>
        </w:tc>
      </w:tr>
      <w:tr w:rsidR="00B11D0C" w:rsidRPr="000C7E6E" w14:paraId="7ED93BD1" w14:textId="77777777" w:rsidTr="00B11D0C">
        <w:trPr>
          <w:trHeight w:val="22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6977D" w14:textId="77777777" w:rsidR="00B11D0C" w:rsidRPr="000C7E6E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2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E9363" w14:textId="77777777" w:rsidR="00B11D0C" w:rsidRPr="000C7E6E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C7E6E">
              <w:rPr>
                <w:rFonts w:ascii="Museo Sans 100" w:eastAsia="Times New Roman" w:hAnsi="Museo Sans 100" w:cs="Calibri"/>
                <w:color w:val="000000"/>
                <w:lang w:eastAsia="es-SV"/>
              </w:rPr>
              <w:t>Máster</w:t>
            </w: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 xml:space="preserve"> Miriam Gerardine Aldana Revelo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C481" w14:textId="664258B6" w:rsidR="00B11D0C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PGR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93C45" w14:textId="60D7BD29" w:rsidR="00B11D0C" w:rsidRPr="000C7E6E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propietario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69EDEB" w14:textId="52E2BC43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29 de mayo de 2019 a la fecha</w:t>
            </w:r>
          </w:p>
        </w:tc>
      </w:tr>
      <w:tr w:rsidR="00B11D0C" w:rsidRPr="000E1CB8" w14:paraId="158DD61B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8ACE5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3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DC3A8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Licenciada Cándida Dolores Parada de Acevedo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E17F" w14:textId="229C638D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PGR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7BE40" w14:textId="19FF774F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suplente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4A7C43" w14:textId="1CBB7D1B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A la fecha</w:t>
            </w:r>
          </w:p>
        </w:tc>
      </w:tr>
      <w:tr w:rsidR="00B11D0C" w:rsidRPr="000E1CB8" w14:paraId="7EAC8E09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B9362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4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2250A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Licenciado Gustavo Villatoro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F0E1" w14:textId="0DF799CC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MJSP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3D603" w14:textId="6927B022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propietario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F601B7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Del 26 de marzo de 2021</w:t>
            </w:r>
          </w:p>
        </w:tc>
      </w:tr>
      <w:tr w:rsidR="00B11D0C" w:rsidRPr="000E1CB8" w14:paraId="7401C6F8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1F731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5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4D975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señor Osiris Luna Meza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64EC" w14:textId="4715E944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MJSP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7425B" w14:textId="49D1AA20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suplente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5989A1" w14:textId="13C0077C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 de junio 2019 a la fecha</w:t>
            </w:r>
          </w:p>
        </w:tc>
      </w:tr>
      <w:tr w:rsidR="00B11D0C" w:rsidRPr="000E1CB8" w14:paraId="46C48A83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AFE00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6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EFAAE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licenciado Alejandro Zelaya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9407" w14:textId="34B35C75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MH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38CEC" w14:textId="24C4564D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propietario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5234E9" w14:textId="282320FA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Del 28 de julio 2020 a la fecha</w:t>
            </w:r>
          </w:p>
        </w:tc>
      </w:tr>
      <w:tr w:rsidR="00B11D0C" w:rsidRPr="000E1CB8" w14:paraId="1BECDF1E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2A272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7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EEDF7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licenciado Jerson Rogelio Posada Molina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0D4D" w14:textId="670A91EA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MH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C14FD" w14:textId="0B4E9209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suplente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DE1C35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Del 03 de octubre de 2020 a la fecha</w:t>
            </w:r>
          </w:p>
        </w:tc>
      </w:tr>
      <w:tr w:rsidR="00B11D0C" w:rsidRPr="000E1CB8" w14:paraId="47AEB42A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84EC6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8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2E9B5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C7E6E">
              <w:rPr>
                <w:rFonts w:ascii="Museo Sans 100" w:eastAsia="Times New Roman" w:hAnsi="Museo Sans 100" w:cs="Calibri"/>
                <w:color w:val="000000"/>
                <w:lang w:eastAsia="es-SV"/>
              </w:rPr>
              <w:t>Máster</w:t>
            </w: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 xml:space="preserve"> Carla Evelyn Hananía de Varela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4D9D" w14:textId="2546D12B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MINEDUCYT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C8E2F" w14:textId="541C3F5A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propietario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277B37" w14:textId="48EBE7D4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 de junio 2019 a la fecha</w:t>
            </w:r>
          </w:p>
        </w:tc>
      </w:tr>
      <w:tr w:rsidR="00B11D0C" w:rsidRPr="000E1CB8" w14:paraId="1D7129B8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2782B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9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8B2FB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Licenciado Ricardo Cardona Alvarenga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B923" w14:textId="4F9B1A5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MINETUCYT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72B36" w14:textId="45296BC8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suplente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D1A343" w14:textId="1D298A4F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 de junio 2019 a la fecha</w:t>
            </w:r>
          </w:p>
        </w:tc>
      </w:tr>
      <w:tr w:rsidR="00B11D0C" w:rsidRPr="000E1CB8" w14:paraId="3A6B71CF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A2C5F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10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4F8A7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Señor Oscar Rolando Castro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DD70" w14:textId="1A4F95B2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MINTRAB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3E4BA" w14:textId="0C83599F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propietario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8A870B" w14:textId="5DABA774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 de junio 2019 a la fecha</w:t>
            </w:r>
          </w:p>
        </w:tc>
      </w:tr>
      <w:tr w:rsidR="00B11D0C" w:rsidRPr="000C7E6E" w14:paraId="23882944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9F09C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11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9070E0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Licenciada Maritza Hayd</w:t>
            </w:r>
            <w:r w:rsidRPr="000C7E6E">
              <w:rPr>
                <w:rFonts w:ascii="Museo Sans 100" w:eastAsia="Times New Roman" w:hAnsi="Museo Sans 100" w:cs="Calibri"/>
                <w:color w:val="000000"/>
                <w:lang w:eastAsia="es-SV"/>
              </w:rPr>
              <w:t>é</w:t>
            </w: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e Calderón de Ríos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2005" w14:textId="27BCC83E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MINTRAB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74A45" w14:textId="1668DFC4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suplente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90D83" w14:textId="1D43F42B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 de junio 2019 a la fecha</w:t>
            </w:r>
          </w:p>
        </w:tc>
      </w:tr>
      <w:tr w:rsidR="00B11D0C" w:rsidRPr="000E1CB8" w14:paraId="363455C8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3E4E7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12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14B88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 xml:space="preserve">Doctor Francisco José </w:t>
            </w:r>
            <w:proofErr w:type="spellStart"/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Alabí</w:t>
            </w:r>
            <w:proofErr w:type="spellEnd"/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 xml:space="preserve"> Montoya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1D67" w14:textId="6889D7ED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MINSAL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B8389" w14:textId="1FA2340A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propietario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C20486" w14:textId="02086266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Del 27 de marzo 2020 a la fecha</w:t>
            </w:r>
          </w:p>
        </w:tc>
      </w:tr>
      <w:tr w:rsidR="00B11D0C" w:rsidRPr="000E1CB8" w14:paraId="2BB827C8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BAFFA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13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AC6E2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Doctor Carlos Gabriel Alvarenga Cardoza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1CAD" w14:textId="460FF128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MINSAL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CCDBB" w14:textId="6E7BD3FA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suplente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0D3BB4" w14:textId="52FAE618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 de junio 2019 a la fecha</w:t>
            </w:r>
          </w:p>
        </w:tc>
      </w:tr>
      <w:tr w:rsidR="00B11D0C" w:rsidRPr="000E1CB8" w14:paraId="51AC57CD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AF0C2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14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318CC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Licenciada Zoila Milagro Navas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FB6C" w14:textId="7DC73169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COMURES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B072C" w14:textId="10D8E042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propietario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7F249C" w14:textId="2D93AAA4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2017 a la fecha</w:t>
            </w:r>
          </w:p>
        </w:tc>
      </w:tr>
      <w:tr w:rsidR="00B11D0C" w:rsidRPr="000E1CB8" w14:paraId="351B40C2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13939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15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D332C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Licenciada Celina Rodríguez Rosales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673B" w14:textId="5FB31BFF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Sociedad Civil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0F54C" w14:textId="44FD47F5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propietario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5F6E67" w14:textId="017DCEE2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19 de diciembre de 2019 a la fecha</w:t>
            </w:r>
          </w:p>
        </w:tc>
      </w:tr>
      <w:tr w:rsidR="00B11D0C" w:rsidRPr="000E1CB8" w14:paraId="6129A120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0160F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16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B3782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Señor Fernando Francisco Martínez López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00D9" w14:textId="31548FEA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Sociedad Civil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D4C05" w14:textId="7A8B2B7B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propietario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DA34D5" w14:textId="52766913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19 de diciembre de 2019 a la fecha</w:t>
            </w:r>
          </w:p>
        </w:tc>
      </w:tr>
      <w:tr w:rsidR="00B11D0C" w:rsidRPr="000E1CB8" w14:paraId="1A1E8408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728FC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17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C15A7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Licenciado Allan Roberto Herrera González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F201" w14:textId="1421BFF4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Sociedad Civil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773CB" w14:textId="28FD65B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propietario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922190" w14:textId="23A9E7DB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19 de diciembre de 2019 a la fecha</w:t>
            </w:r>
          </w:p>
        </w:tc>
      </w:tr>
      <w:tr w:rsidR="00B11D0C" w:rsidRPr="000E1CB8" w14:paraId="08F7686C" w14:textId="77777777" w:rsidTr="00B11D0C">
        <w:trPr>
          <w:trHeight w:val="288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BDDFB" w14:textId="77777777" w:rsidR="00B11D0C" w:rsidRPr="000E1CB8" w:rsidRDefault="00B11D0C" w:rsidP="00B11D0C">
            <w:pPr>
              <w:spacing w:after="0" w:line="240" w:lineRule="auto"/>
              <w:jc w:val="right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18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FAD12" w14:textId="77777777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 xml:space="preserve">Licenciada Xiomara Elizabeth Méndez de Hernández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E805" w14:textId="6DCDB31A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Sociedad Civil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F3891" w14:textId="0FD7BFA5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 w:rsidRPr="000E1CB8">
              <w:rPr>
                <w:rFonts w:ascii="Museo Sans 100" w:eastAsia="Times New Roman" w:hAnsi="Museo Sans 100" w:cs="Calibri"/>
                <w:color w:val="000000"/>
                <w:lang w:eastAsia="es-SV"/>
              </w:rPr>
              <w:t>Miembro suplente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8A193F" w14:textId="6C68892C" w:rsidR="00B11D0C" w:rsidRPr="000E1CB8" w:rsidRDefault="00B11D0C" w:rsidP="00B11D0C">
            <w:pPr>
              <w:spacing w:after="0" w:line="240" w:lineRule="auto"/>
              <w:rPr>
                <w:rFonts w:ascii="Museo Sans 100" w:eastAsia="Times New Roman" w:hAnsi="Museo Sans 100" w:cs="Calibri"/>
                <w:color w:val="000000"/>
                <w:lang w:eastAsia="es-SV"/>
              </w:rPr>
            </w:pPr>
            <w:r>
              <w:rPr>
                <w:rFonts w:ascii="Museo Sans 100" w:eastAsia="Times New Roman" w:hAnsi="Museo Sans 100" w:cs="Calibri"/>
                <w:color w:val="000000"/>
                <w:lang w:eastAsia="es-SV"/>
              </w:rPr>
              <w:t>19 de diciembre de 2019 a la fecha</w:t>
            </w:r>
          </w:p>
        </w:tc>
      </w:tr>
    </w:tbl>
    <w:p w14:paraId="4170E02F" w14:textId="22554165" w:rsidR="00CB771D" w:rsidRDefault="00CB771D" w:rsidP="00773FF9">
      <w:pPr>
        <w:rPr>
          <w:rFonts w:ascii="Museo Sans 100" w:hAnsi="Museo Sans 100"/>
        </w:rPr>
      </w:pPr>
    </w:p>
    <w:sectPr w:rsidR="00CB771D" w:rsidSect="007E2DA6">
      <w:headerReference w:type="default" r:id="rId8"/>
      <w:pgSz w:w="15840" w:h="12240" w:orient="landscape"/>
      <w:pgMar w:top="2410" w:right="1239" w:bottom="1183" w:left="1418" w:header="720" w:footer="8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7D518" w14:textId="77777777" w:rsidR="00500570" w:rsidRDefault="00500570">
      <w:r>
        <w:separator/>
      </w:r>
    </w:p>
  </w:endnote>
  <w:endnote w:type="continuationSeparator" w:id="0">
    <w:p w14:paraId="69C2BAFF" w14:textId="77777777" w:rsidR="00500570" w:rsidRDefault="00500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useo Sans 100"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5FFAD" w14:textId="77777777" w:rsidR="00500570" w:rsidRDefault="00500570">
      <w:r>
        <w:separator/>
      </w:r>
    </w:p>
  </w:footnote>
  <w:footnote w:type="continuationSeparator" w:id="0">
    <w:p w14:paraId="6CD4BB22" w14:textId="77777777" w:rsidR="00500570" w:rsidRDefault="005005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78F46" w14:textId="77777777" w:rsidR="00716D05" w:rsidRDefault="00EB4E24">
    <w:pPr>
      <w:rPr>
        <w:rFonts w:eastAsia="Arial Unicode MS"/>
        <w:sz w:val="20"/>
        <w:szCs w:val="20"/>
      </w:rPr>
    </w:pPr>
    <w:r>
      <w:rPr>
        <w:rFonts w:eastAsia="Arial Unicode MS"/>
        <w:noProof/>
        <w:sz w:val="20"/>
        <w:szCs w:val="20"/>
        <w:lang w:eastAsia="es-SV"/>
      </w:rPr>
      <w:drawing>
        <wp:anchor distT="0" distB="0" distL="114300" distR="114300" simplePos="0" relativeHeight="251660288" behindDoc="1" locked="0" layoutInCell="1" allowOverlap="1" wp14:anchorId="733D2314" wp14:editId="73401DF7">
          <wp:simplePos x="0" y="0"/>
          <wp:positionH relativeFrom="page">
            <wp:posOffset>167640</wp:posOffset>
          </wp:positionH>
          <wp:positionV relativeFrom="paragraph">
            <wp:posOffset>-487680</wp:posOffset>
          </wp:positionV>
          <wp:extent cx="9579157" cy="9554845"/>
          <wp:effectExtent l="0" t="0" r="3175" b="0"/>
          <wp:wrapNone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ONNA editable LOGO USO-09-09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79157" cy="9554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354"/>
    <w:multiLevelType w:val="hybridMultilevel"/>
    <w:tmpl w:val="17F6BF98"/>
    <w:lvl w:ilvl="0" w:tplc="B96E6286">
      <w:start w:val="6"/>
      <w:numFmt w:val="bullet"/>
      <w:lvlText w:val="-"/>
      <w:lvlJc w:val="left"/>
      <w:pPr>
        <w:ind w:left="720" w:hanging="360"/>
      </w:pPr>
      <w:rPr>
        <w:rFonts w:ascii="Museo Sans 100" w:eastAsiaTheme="minorHAnsi" w:hAnsi="Museo Sans 100" w:cstheme="minorBid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A5382"/>
    <w:multiLevelType w:val="hybridMultilevel"/>
    <w:tmpl w:val="94EA7EC0"/>
    <w:lvl w:ilvl="0" w:tplc="40508E24">
      <w:start w:val="1"/>
      <w:numFmt w:val="decimal"/>
      <w:lvlText w:val="%1."/>
      <w:lvlJc w:val="left"/>
      <w:pPr>
        <w:ind w:left="720" w:hanging="360"/>
      </w:pPr>
      <w:rPr>
        <w:rFonts w:asciiTheme="minorHAnsi" w:eastAsia="Arial" w:hAnsiTheme="minorHAnsi" w:cstheme="minorHAnsi" w:hint="default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>
      <w:start w:val="1"/>
      <w:numFmt w:val="lowerRoman"/>
      <w:lvlText w:val="%3."/>
      <w:lvlJc w:val="right"/>
      <w:pPr>
        <w:ind w:left="2160" w:hanging="180"/>
      </w:pPr>
    </w:lvl>
    <w:lvl w:ilvl="3" w:tplc="440A000F">
      <w:start w:val="1"/>
      <w:numFmt w:val="decimal"/>
      <w:lvlText w:val="%4."/>
      <w:lvlJc w:val="left"/>
      <w:pPr>
        <w:ind w:left="2880" w:hanging="360"/>
      </w:pPr>
    </w:lvl>
    <w:lvl w:ilvl="4" w:tplc="440A0019">
      <w:start w:val="1"/>
      <w:numFmt w:val="lowerLetter"/>
      <w:lvlText w:val="%5."/>
      <w:lvlJc w:val="left"/>
      <w:pPr>
        <w:ind w:left="3600" w:hanging="360"/>
      </w:pPr>
    </w:lvl>
    <w:lvl w:ilvl="5" w:tplc="440A001B">
      <w:start w:val="1"/>
      <w:numFmt w:val="lowerRoman"/>
      <w:lvlText w:val="%6."/>
      <w:lvlJc w:val="right"/>
      <w:pPr>
        <w:ind w:left="4320" w:hanging="180"/>
      </w:pPr>
    </w:lvl>
    <w:lvl w:ilvl="6" w:tplc="440A000F">
      <w:start w:val="1"/>
      <w:numFmt w:val="decimal"/>
      <w:lvlText w:val="%7."/>
      <w:lvlJc w:val="left"/>
      <w:pPr>
        <w:ind w:left="5040" w:hanging="360"/>
      </w:pPr>
    </w:lvl>
    <w:lvl w:ilvl="7" w:tplc="440A0019">
      <w:start w:val="1"/>
      <w:numFmt w:val="lowerLetter"/>
      <w:lvlText w:val="%8."/>
      <w:lvlJc w:val="left"/>
      <w:pPr>
        <w:ind w:left="5760" w:hanging="360"/>
      </w:pPr>
    </w:lvl>
    <w:lvl w:ilvl="8" w:tplc="4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F165F"/>
    <w:multiLevelType w:val="hybridMultilevel"/>
    <w:tmpl w:val="C8E6B962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A6262E"/>
    <w:multiLevelType w:val="hybridMultilevel"/>
    <w:tmpl w:val="5B543306"/>
    <w:lvl w:ilvl="0" w:tplc="B5B8DB0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DD7011"/>
    <w:multiLevelType w:val="hybridMultilevel"/>
    <w:tmpl w:val="CE808FF2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4E5E80"/>
    <w:multiLevelType w:val="hybridMultilevel"/>
    <w:tmpl w:val="3828D022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474D9"/>
    <w:multiLevelType w:val="hybridMultilevel"/>
    <w:tmpl w:val="FE6C0DB8"/>
    <w:lvl w:ilvl="0" w:tplc="CFE03F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7F3E70"/>
    <w:multiLevelType w:val="hybridMultilevel"/>
    <w:tmpl w:val="FE6C0DB8"/>
    <w:lvl w:ilvl="0" w:tplc="CFE03F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F52EBE"/>
    <w:multiLevelType w:val="hybridMultilevel"/>
    <w:tmpl w:val="776628E8"/>
    <w:lvl w:ilvl="0" w:tplc="CE4A7F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3"/>
  </w:num>
  <w:num w:numId="6">
    <w:abstractNumId w:val="8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noLineBreaksAfter w:lang="ja-JP" w:val="‘“(〔[{〈《「『【⦅〘〖«〝︵︷︹︻︽︿﹁﹃﹇﹙﹛﹝｢"/>
  <w:noLineBreaksBefore w:lang="ja-JP" w:val="’”)〕]}〉"/>
  <w:doNotValidateAgainstSchema/>
  <w:doNotDemarcateInvalidXml/>
  <w:hdrShapeDefaults>
    <o:shapedefaults v:ext="edit" spidmax="4097" style="v-text-anchor:middle" fillcolor="black">
      <v:fill color="black"/>
      <v:stroke weight="2pt" miterlimit="4"/>
      <v:textbox style="mso-column-margin:3pt;mso-fit-shape-to-text:t" inset="4pt,4pt,4pt,4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FC8"/>
    <w:rsid w:val="000511C4"/>
    <w:rsid w:val="000A7955"/>
    <w:rsid w:val="000B7E41"/>
    <w:rsid w:val="000C0970"/>
    <w:rsid w:val="000C4CC9"/>
    <w:rsid w:val="000C77F1"/>
    <w:rsid w:val="000C7E6E"/>
    <w:rsid w:val="000E1CB8"/>
    <w:rsid w:val="000E58E4"/>
    <w:rsid w:val="00113275"/>
    <w:rsid w:val="0012192D"/>
    <w:rsid w:val="001333D2"/>
    <w:rsid w:val="00151926"/>
    <w:rsid w:val="00165628"/>
    <w:rsid w:val="00176F48"/>
    <w:rsid w:val="00177154"/>
    <w:rsid w:val="001A1257"/>
    <w:rsid w:val="001A55EF"/>
    <w:rsid w:val="001A5B6B"/>
    <w:rsid w:val="001B43A4"/>
    <w:rsid w:val="001C0F03"/>
    <w:rsid w:val="001C2D3B"/>
    <w:rsid w:val="001E42E4"/>
    <w:rsid w:val="001E5BB5"/>
    <w:rsid w:val="0025672B"/>
    <w:rsid w:val="002657E6"/>
    <w:rsid w:val="00273B2A"/>
    <w:rsid w:val="002850C0"/>
    <w:rsid w:val="00290B15"/>
    <w:rsid w:val="002948D9"/>
    <w:rsid w:val="002C0478"/>
    <w:rsid w:val="00303A9D"/>
    <w:rsid w:val="00323EB4"/>
    <w:rsid w:val="003273F8"/>
    <w:rsid w:val="003626F8"/>
    <w:rsid w:val="00367A0F"/>
    <w:rsid w:val="00376993"/>
    <w:rsid w:val="00393175"/>
    <w:rsid w:val="003F7015"/>
    <w:rsid w:val="00413947"/>
    <w:rsid w:val="00415279"/>
    <w:rsid w:val="00417DF1"/>
    <w:rsid w:val="0043518C"/>
    <w:rsid w:val="0045394B"/>
    <w:rsid w:val="004632EB"/>
    <w:rsid w:val="00471E88"/>
    <w:rsid w:val="004724AF"/>
    <w:rsid w:val="004E2AC6"/>
    <w:rsid w:val="004E63DC"/>
    <w:rsid w:val="004E6792"/>
    <w:rsid w:val="00500570"/>
    <w:rsid w:val="0050486E"/>
    <w:rsid w:val="005148F4"/>
    <w:rsid w:val="005571B2"/>
    <w:rsid w:val="005656AD"/>
    <w:rsid w:val="0057103B"/>
    <w:rsid w:val="005844A7"/>
    <w:rsid w:val="0058662A"/>
    <w:rsid w:val="00597737"/>
    <w:rsid w:val="005A6B87"/>
    <w:rsid w:val="005A78DE"/>
    <w:rsid w:val="005D69A3"/>
    <w:rsid w:val="005F02B2"/>
    <w:rsid w:val="00621ED5"/>
    <w:rsid w:val="00652AEC"/>
    <w:rsid w:val="00690BBB"/>
    <w:rsid w:val="00696292"/>
    <w:rsid w:val="006B4A7F"/>
    <w:rsid w:val="006E74B0"/>
    <w:rsid w:val="007059A5"/>
    <w:rsid w:val="007131E7"/>
    <w:rsid w:val="00716D05"/>
    <w:rsid w:val="00773FF9"/>
    <w:rsid w:val="0079359E"/>
    <w:rsid w:val="007A0017"/>
    <w:rsid w:val="007C26F2"/>
    <w:rsid w:val="007C6C33"/>
    <w:rsid w:val="007E2DA6"/>
    <w:rsid w:val="007E730B"/>
    <w:rsid w:val="00802A4C"/>
    <w:rsid w:val="00806F6A"/>
    <w:rsid w:val="00835F06"/>
    <w:rsid w:val="0085734C"/>
    <w:rsid w:val="008A2FFF"/>
    <w:rsid w:val="008A3F5F"/>
    <w:rsid w:val="008D1573"/>
    <w:rsid w:val="008F5D20"/>
    <w:rsid w:val="00947838"/>
    <w:rsid w:val="009D08D9"/>
    <w:rsid w:val="00A25999"/>
    <w:rsid w:val="00A2652C"/>
    <w:rsid w:val="00A33BB0"/>
    <w:rsid w:val="00A40B07"/>
    <w:rsid w:val="00A44127"/>
    <w:rsid w:val="00AB556E"/>
    <w:rsid w:val="00B11D0C"/>
    <w:rsid w:val="00B16512"/>
    <w:rsid w:val="00B370D6"/>
    <w:rsid w:val="00B7474C"/>
    <w:rsid w:val="00B8478B"/>
    <w:rsid w:val="00B85FD1"/>
    <w:rsid w:val="00B9639B"/>
    <w:rsid w:val="00BA7C9C"/>
    <w:rsid w:val="00BB26CF"/>
    <w:rsid w:val="00BD0BD3"/>
    <w:rsid w:val="00C0370C"/>
    <w:rsid w:val="00C8779A"/>
    <w:rsid w:val="00C969E2"/>
    <w:rsid w:val="00CB771D"/>
    <w:rsid w:val="00CC6BAC"/>
    <w:rsid w:val="00D17886"/>
    <w:rsid w:val="00D35F62"/>
    <w:rsid w:val="00D464C1"/>
    <w:rsid w:val="00D71A8B"/>
    <w:rsid w:val="00D846EB"/>
    <w:rsid w:val="00D96128"/>
    <w:rsid w:val="00DB0847"/>
    <w:rsid w:val="00DC3CB2"/>
    <w:rsid w:val="00DC42AB"/>
    <w:rsid w:val="00E04744"/>
    <w:rsid w:val="00E1045F"/>
    <w:rsid w:val="00E11352"/>
    <w:rsid w:val="00E37995"/>
    <w:rsid w:val="00E70040"/>
    <w:rsid w:val="00E748E6"/>
    <w:rsid w:val="00E80816"/>
    <w:rsid w:val="00E867EB"/>
    <w:rsid w:val="00E87564"/>
    <w:rsid w:val="00EA3069"/>
    <w:rsid w:val="00EB2FC8"/>
    <w:rsid w:val="00EB4E24"/>
    <w:rsid w:val="00F311E2"/>
    <w:rsid w:val="00F57DF4"/>
    <w:rsid w:val="00F674AD"/>
    <w:rsid w:val="00F7138A"/>
    <w:rsid w:val="00F753EC"/>
    <w:rsid w:val="00FA5DFF"/>
    <w:rsid w:val="00FB3385"/>
    <w:rsid w:val="00FC01C5"/>
    <w:rsid w:val="00FE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v-text-anchor:middle" fillcolor="black">
      <v:fill color="black"/>
      <v:stroke weight="2pt" miterlimit="4"/>
      <v:textbox style="mso-column-margin:3pt;mso-fit-shape-to-text:t" inset="4pt,4pt,4pt,4pt"/>
    </o:shapedefaults>
    <o:shapelayout v:ext="edit">
      <o:idmap v:ext="edit" data="1"/>
    </o:shapelayout>
  </w:shapeDefaults>
  <w:doNotEmbedSmartTags/>
  <w:decimalSymbol w:val="."/>
  <w:listSeparator w:val=";"/>
  <w14:docId w14:val="39C8F528"/>
  <w15:chartTrackingRefBased/>
  <w15:docId w15:val="{40F1AE7F-2C75-4AA9-B033-398255333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SV" w:eastAsia="es-ES_tradn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99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 w:semiHidden="1" w:unhideWhenUs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730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u w:val="single"/>
    </w:rPr>
  </w:style>
  <w:style w:type="paragraph" w:customStyle="1" w:styleId="Cuerpo">
    <w:name w:val="Cuerpo"/>
    <w:pPr>
      <w:spacing w:before="160"/>
    </w:pPr>
    <w:rPr>
      <w:rFonts w:ascii="Helvetica Neue" w:eastAsia="Arial Unicode MS" w:hAnsi="Helvetica Neue" w:cs="Arial Unicode MS"/>
      <w:color w:val="000000"/>
      <w:sz w:val="24"/>
      <w:szCs w:val="24"/>
    </w:rPr>
  </w:style>
  <w:style w:type="character" w:customStyle="1" w:styleId="Ninguno">
    <w:name w:val="Ninguno"/>
    <w:rPr>
      <w:lang w:val="es-ES_tradnl"/>
    </w:rPr>
  </w:style>
  <w:style w:type="paragraph" w:styleId="Encabezado">
    <w:name w:val="header"/>
    <w:basedOn w:val="Normal"/>
    <w:link w:val="EncabezadoCar"/>
    <w:locked/>
    <w:rsid w:val="00165628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EncabezadoCar">
    <w:name w:val="Encabezado Car"/>
    <w:link w:val="Encabezado"/>
    <w:rsid w:val="00165628"/>
    <w:rPr>
      <w:sz w:val="24"/>
      <w:szCs w:val="24"/>
      <w:lang w:val="en-US" w:eastAsia="en-US"/>
    </w:rPr>
  </w:style>
  <w:style w:type="paragraph" w:styleId="Piedepgina">
    <w:name w:val="footer"/>
    <w:basedOn w:val="Normal"/>
    <w:link w:val="PiedepginaCar"/>
    <w:uiPriority w:val="99"/>
    <w:locked/>
    <w:rsid w:val="00165628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iedepginaCar">
    <w:name w:val="Pie de página Car"/>
    <w:link w:val="Piedepgina"/>
    <w:uiPriority w:val="99"/>
    <w:rsid w:val="00165628"/>
    <w:rPr>
      <w:sz w:val="24"/>
      <w:szCs w:val="24"/>
      <w:lang w:val="en-US" w:eastAsia="en-US"/>
    </w:rPr>
  </w:style>
  <w:style w:type="paragraph" w:styleId="Textodeglobo">
    <w:name w:val="Balloon Text"/>
    <w:basedOn w:val="Normal"/>
    <w:link w:val="TextodegloboCar"/>
    <w:locked/>
    <w:rsid w:val="00E04744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val="en-US"/>
    </w:rPr>
  </w:style>
  <w:style w:type="character" w:customStyle="1" w:styleId="TextodegloboCar">
    <w:name w:val="Texto de globo Car"/>
    <w:link w:val="Textodeglobo"/>
    <w:rsid w:val="00E04744"/>
    <w:rPr>
      <w:sz w:val="18"/>
      <w:szCs w:val="18"/>
      <w:lang w:val="en-US" w:eastAsia="en-US"/>
    </w:rPr>
  </w:style>
  <w:style w:type="paragraph" w:styleId="Sinespaciado">
    <w:name w:val="No Spacing"/>
    <w:uiPriority w:val="1"/>
    <w:qFormat/>
    <w:rsid w:val="0025672B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Prrafodelista">
    <w:name w:val="List Paragraph"/>
    <w:basedOn w:val="Normal"/>
    <w:uiPriority w:val="34"/>
    <w:qFormat/>
    <w:rsid w:val="00415279"/>
    <w:pPr>
      <w:ind w:left="720"/>
      <w:contextualSpacing/>
    </w:pPr>
  </w:style>
  <w:style w:type="table" w:styleId="Tabladecuadrcula3">
    <w:name w:val="Grid Table 3"/>
    <w:basedOn w:val="Tablanormal"/>
    <w:uiPriority w:val="48"/>
    <w:rsid w:val="001C2D3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Body">
    <w:name w:val="Body"/>
    <w:rsid w:val="001B43A4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  <w:lang w:val="de-DE" w:eastAsia="en-US"/>
    </w:rPr>
  </w:style>
  <w:style w:type="table" w:styleId="Tablaconcuadrcula">
    <w:name w:val="Table Grid"/>
    <w:basedOn w:val="Tablanormal"/>
    <w:locked/>
    <w:rsid w:val="002C04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8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a.granados\AppData\Local\Microsoft\Windows\INetCache\Content.Outlook\E9I0J9HJ\FORMATO%20DE%20MEMORANDUM%202020%20(1)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BBD7A49-CABD-43C4-A204-94A5F2FD1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 DE MEMORANDUM 2020 (1)</Template>
  <TotalTime>142</TotalTime>
  <Pages>2</Pages>
  <Words>683</Words>
  <Characters>3394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Hilda Granados Martinez</dc:creator>
  <cp:keywords/>
  <cp:lastModifiedBy>Ana Granados</cp:lastModifiedBy>
  <cp:revision>8</cp:revision>
  <cp:lastPrinted>2020-11-23T15:34:00Z</cp:lastPrinted>
  <dcterms:created xsi:type="dcterms:W3CDTF">2021-08-31T15:18:00Z</dcterms:created>
  <dcterms:modified xsi:type="dcterms:W3CDTF">2021-09-03T19:25:00Z</dcterms:modified>
</cp:coreProperties>
</file>